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D0B" w:rsidRDefault="00717D0B" w:rsidP="00717D0B"/>
    <w:p w:rsidR="00613ACC" w:rsidRDefault="00613ACC" w:rsidP="00717D0B">
      <w:pPr>
        <w:rPr>
          <w:rFonts w:ascii="Arial" w:hAnsi="Arial" w:cs="Arial"/>
        </w:rPr>
      </w:pPr>
    </w:p>
    <w:p w:rsidR="00874F04" w:rsidRPr="00AB40C5" w:rsidRDefault="00874F04" w:rsidP="00874F04">
      <w:pPr>
        <w:rPr>
          <w:rFonts w:ascii="Arial" w:hAnsi="Arial" w:cs="Arial"/>
        </w:rPr>
      </w:pPr>
      <w:r w:rsidRPr="00AB40C5">
        <w:rPr>
          <w:rFonts w:ascii="Arial" w:hAnsi="Arial" w:cs="Arial"/>
        </w:rPr>
        <w:t>KLASA:</w:t>
      </w:r>
    </w:p>
    <w:p w:rsidR="00874F04" w:rsidRPr="00AB40C5" w:rsidRDefault="00874F04" w:rsidP="00874F04">
      <w:pPr>
        <w:rPr>
          <w:rFonts w:ascii="Arial" w:hAnsi="Arial" w:cs="Arial"/>
        </w:rPr>
      </w:pPr>
      <w:r w:rsidRPr="00AB40C5">
        <w:rPr>
          <w:rFonts w:ascii="Arial" w:hAnsi="Arial" w:cs="Arial"/>
        </w:rPr>
        <w:t>URBROJ:</w:t>
      </w:r>
    </w:p>
    <w:p w:rsidR="00874F04" w:rsidRPr="00AB40C5" w:rsidRDefault="00874F04" w:rsidP="00874F04">
      <w:pPr>
        <w:rPr>
          <w:rFonts w:ascii="Arial" w:hAnsi="Arial" w:cs="Arial"/>
        </w:rPr>
      </w:pPr>
    </w:p>
    <w:p w:rsidR="00874F04" w:rsidRPr="00AB40C5" w:rsidRDefault="00874F04" w:rsidP="00874F04">
      <w:pPr>
        <w:rPr>
          <w:rFonts w:ascii="Arial" w:hAnsi="Arial" w:cs="Arial"/>
        </w:rPr>
      </w:pPr>
      <w:r w:rsidRPr="00AB40C5">
        <w:rPr>
          <w:rFonts w:ascii="Arial" w:hAnsi="Arial" w:cs="Arial"/>
        </w:rPr>
        <w:t xml:space="preserve">Samobor, </w:t>
      </w:r>
      <w:r w:rsidR="00FB1F05">
        <w:rPr>
          <w:rFonts w:ascii="Arial" w:hAnsi="Arial" w:cs="Arial"/>
        </w:rPr>
        <w:t>16</w:t>
      </w:r>
      <w:r w:rsidRPr="00AB40C5">
        <w:rPr>
          <w:rFonts w:ascii="Arial" w:hAnsi="Arial" w:cs="Arial"/>
        </w:rPr>
        <w:t>.</w:t>
      </w:r>
      <w:r w:rsidR="00583AE5">
        <w:rPr>
          <w:rFonts w:ascii="Arial" w:hAnsi="Arial" w:cs="Arial"/>
        </w:rPr>
        <w:t>02.2021</w:t>
      </w:r>
      <w:r w:rsidRPr="00AB40C5">
        <w:rPr>
          <w:rFonts w:ascii="Arial" w:hAnsi="Arial" w:cs="Arial"/>
        </w:rPr>
        <w:t>.</w:t>
      </w:r>
    </w:p>
    <w:p w:rsidR="00874F04" w:rsidRPr="00AB40C5" w:rsidRDefault="00874F04" w:rsidP="00874F04">
      <w:pPr>
        <w:jc w:val="both"/>
        <w:rPr>
          <w:rFonts w:ascii="Arial" w:hAnsi="Arial" w:cs="Arial"/>
        </w:rPr>
      </w:pPr>
      <w:r w:rsidRPr="00AB40C5">
        <w:rPr>
          <w:rFonts w:ascii="Arial" w:hAnsi="Arial" w:cs="Arial"/>
        </w:rPr>
        <w:t>U skladu sa člankom 197. Zakona o javnoj nabavi (NN 120/16) direktor trgovačkog društva Komunalac d.o.o. Samobor donosi</w:t>
      </w:r>
    </w:p>
    <w:p w:rsidR="00874F04" w:rsidRPr="00AB40C5" w:rsidRDefault="00874F04" w:rsidP="00874F04">
      <w:pPr>
        <w:rPr>
          <w:rFonts w:ascii="Arial" w:hAnsi="Arial" w:cs="Arial"/>
        </w:rPr>
      </w:pPr>
    </w:p>
    <w:p w:rsidR="00874F04" w:rsidRPr="00AB40C5" w:rsidRDefault="00874F04" w:rsidP="00874F04">
      <w:pPr>
        <w:jc w:val="center"/>
        <w:rPr>
          <w:rFonts w:ascii="Arial" w:hAnsi="Arial" w:cs="Arial"/>
          <w:b/>
        </w:rPr>
      </w:pPr>
      <w:r w:rsidRPr="00AB40C5">
        <w:rPr>
          <w:rFonts w:ascii="Arial" w:hAnsi="Arial" w:cs="Arial"/>
          <w:b/>
        </w:rPr>
        <w:t xml:space="preserve">INTERNU ODLUKU O IMENOVANJU STRUČNOG POVJERENSTVA ZA JAVNU NABAVU </w:t>
      </w:r>
    </w:p>
    <w:p w:rsidR="00874F04" w:rsidRPr="00AB40C5" w:rsidRDefault="00874F04" w:rsidP="00874F04">
      <w:pPr>
        <w:jc w:val="both"/>
        <w:rPr>
          <w:rFonts w:ascii="Arial" w:hAnsi="Arial" w:cs="Arial"/>
          <w:b/>
        </w:rPr>
      </w:pPr>
    </w:p>
    <w:tbl>
      <w:tblPr>
        <w:tblW w:w="0" w:type="auto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4503"/>
        <w:gridCol w:w="4785"/>
      </w:tblGrid>
      <w:tr w:rsidR="00874F04" w:rsidRPr="00AB40C5" w:rsidTr="00FB1F05">
        <w:trPr>
          <w:trHeight w:val="1800"/>
          <w:jc w:val="center"/>
        </w:trPr>
        <w:tc>
          <w:tcPr>
            <w:tcW w:w="4503" w:type="dxa"/>
            <w:shd w:val="clear" w:color="auto" w:fill="FFFFFF"/>
          </w:tcPr>
          <w:p w:rsidR="00874F04" w:rsidRPr="00AB40C5" w:rsidRDefault="00874F04" w:rsidP="00115A54">
            <w:pPr>
              <w:jc w:val="both"/>
              <w:rPr>
                <w:rFonts w:ascii="Arial" w:hAnsi="Arial" w:cs="Arial"/>
              </w:rPr>
            </w:pPr>
            <w:r w:rsidRPr="00AB40C5">
              <w:rPr>
                <w:rFonts w:ascii="Arial" w:hAnsi="Arial" w:cs="Arial"/>
              </w:rPr>
              <w:t>1. Podaci o javnom naručitelju:</w:t>
            </w:r>
          </w:p>
          <w:p w:rsidR="00874F04" w:rsidRPr="00AB40C5" w:rsidRDefault="00874F04" w:rsidP="00115A54">
            <w:pPr>
              <w:jc w:val="both"/>
              <w:rPr>
                <w:rFonts w:ascii="Arial" w:hAnsi="Arial" w:cs="Arial"/>
              </w:rPr>
            </w:pPr>
          </w:p>
          <w:p w:rsidR="00874F04" w:rsidRPr="00AB40C5" w:rsidRDefault="00874F04" w:rsidP="00115A54">
            <w:pPr>
              <w:jc w:val="both"/>
              <w:rPr>
                <w:rFonts w:ascii="Arial" w:hAnsi="Arial" w:cs="Arial"/>
              </w:rPr>
            </w:pPr>
            <w:r w:rsidRPr="00AB40C5">
              <w:rPr>
                <w:rFonts w:ascii="Arial" w:hAnsi="Arial" w:cs="Arial"/>
              </w:rPr>
              <w:t xml:space="preserve">    OIB:</w:t>
            </w:r>
          </w:p>
          <w:p w:rsidR="00874F04" w:rsidRPr="00AB40C5" w:rsidRDefault="00874F04" w:rsidP="00115A54">
            <w:pPr>
              <w:jc w:val="both"/>
              <w:rPr>
                <w:rFonts w:ascii="Arial" w:hAnsi="Arial" w:cs="Arial"/>
              </w:rPr>
            </w:pPr>
            <w:r w:rsidRPr="00AB40C5">
              <w:rPr>
                <w:rFonts w:ascii="Arial" w:hAnsi="Arial" w:cs="Arial"/>
              </w:rPr>
              <w:t xml:space="preserve">    Internet adresa:</w:t>
            </w:r>
          </w:p>
          <w:p w:rsidR="00874F04" w:rsidRPr="00AB40C5" w:rsidRDefault="00874F04" w:rsidP="00115A54">
            <w:pPr>
              <w:jc w:val="both"/>
              <w:rPr>
                <w:rFonts w:ascii="Arial" w:hAnsi="Arial" w:cs="Arial"/>
              </w:rPr>
            </w:pPr>
            <w:r w:rsidRPr="00AB40C5">
              <w:rPr>
                <w:rFonts w:ascii="Arial" w:hAnsi="Arial" w:cs="Arial"/>
              </w:rPr>
              <w:t xml:space="preserve">    E-mail:</w:t>
            </w:r>
          </w:p>
        </w:tc>
        <w:tc>
          <w:tcPr>
            <w:tcW w:w="4785" w:type="dxa"/>
            <w:shd w:val="clear" w:color="auto" w:fill="FFFFFF"/>
          </w:tcPr>
          <w:p w:rsidR="00874F04" w:rsidRPr="00AB40C5" w:rsidRDefault="00874F04" w:rsidP="00115A54">
            <w:pPr>
              <w:jc w:val="both"/>
              <w:rPr>
                <w:rFonts w:ascii="Arial" w:hAnsi="Arial" w:cs="Arial"/>
              </w:rPr>
            </w:pPr>
            <w:r w:rsidRPr="00AB40C5">
              <w:rPr>
                <w:rFonts w:ascii="Arial" w:hAnsi="Arial" w:cs="Arial"/>
              </w:rPr>
              <w:t>KOMUNALAC d.o.o. SAMOBOR</w:t>
            </w:r>
          </w:p>
          <w:p w:rsidR="00874F04" w:rsidRPr="00AB40C5" w:rsidRDefault="00874F04" w:rsidP="00115A54">
            <w:pPr>
              <w:jc w:val="both"/>
              <w:rPr>
                <w:rFonts w:ascii="Arial" w:hAnsi="Arial" w:cs="Arial"/>
              </w:rPr>
            </w:pPr>
            <w:r w:rsidRPr="00AB40C5">
              <w:rPr>
                <w:rFonts w:ascii="Arial" w:hAnsi="Arial" w:cs="Arial"/>
              </w:rPr>
              <w:t>Ulica 151. samoborske brigade HV 2</w:t>
            </w:r>
          </w:p>
          <w:p w:rsidR="00874F04" w:rsidRPr="00AB40C5" w:rsidRDefault="00874F04" w:rsidP="00115A54">
            <w:pPr>
              <w:jc w:val="both"/>
              <w:rPr>
                <w:rFonts w:ascii="Arial" w:hAnsi="Arial" w:cs="Arial"/>
              </w:rPr>
            </w:pPr>
            <w:r w:rsidRPr="00AB40C5">
              <w:rPr>
                <w:rFonts w:ascii="Arial" w:hAnsi="Arial" w:cs="Arial"/>
              </w:rPr>
              <w:t>17055681355</w:t>
            </w:r>
          </w:p>
          <w:p w:rsidR="00874F04" w:rsidRPr="00AB40C5" w:rsidRDefault="00874F04" w:rsidP="00115A54">
            <w:pPr>
              <w:jc w:val="both"/>
              <w:rPr>
                <w:rFonts w:ascii="Arial" w:hAnsi="Arial" w:cs="Arial"/>
              </w:rPr>
            </w:pPr>
            <w:r w:rsidRPr="00AB40C5">
              <w:rPr>
                <w:rFonts w:ascii="Arial" w:hAnsi="Arial" w:cs="Arial"/>
              </w:rPr>
              <w:t>www.komunalac-samobor.hr</w:t>
            </w:r>
          </w:p>
          <w:p w:rsidR="00874F04" w:rsidRPr="00AB40C5" w:rsidRDefault="00874F04" w:rsidP="00115A54">
            <w:pPr>
              <w:jc w:val="both"/>
              <w:rPr>
                <w:rFonts w:ascii="Arial" w:hAnsi="Arial" w:cs="Arial"/>
              </w:rPr>
            </w:pPr>
            <w:r w:rsidRPr="00AB40C5">
              <w:rPr>
                <w:rFonts w:ascii="Arial" w:hAnsi="Arial" w:cs="Arial"/>
              </w:rPr>
              <w:t xml:space="preserve">komunalac@komunalac-samobor.hr </w:t>
            </w:r>
          </w:p>
          <w:p w:rsidR="00874F04" w:rsidRPr="00AB40C5" w:rsidRDefault="00874F04" w:rsidP="00115A54">
            <w:pPr>
              <w:jc w:val="both"/>
              <w:rPr>
                <w:rFonts w:ascii="Arial" w:hAnsi="Arial" w:cs="Arial"/>
              </w:rPr>
            </w:pPr>
          </w:p>
        </w:tc>
      </w:tr>
      <w:tr w:rsidR="00874F04" w:rsidRPr="00AB40C5" w:rsidTr="00115A54">
        <w:trPr>
          <w:jc w:val="center"/>
        </w:trPr>
        <w:tc>
          <w:tcPr>
            <w:tcW w:w="4503" w:type="dxa"/>
            <w:shd w:val="clear" w:color="auto" w:fill="FFFFFF"/>
          </w:tcPr>
          <w:p w:rsidR="00874F04" w:rsidRPr="00AB40C5" w:rsidRDefault="00874F04" w:rsidP="00115A54">
            <w:pPr>
              <w:jc w:val="both"/>
              <w:rPr>
                <w:rFonts w:ascii="Arial" w:hAnsi="Arial" w:cs="Arial"/>
              </w:rPr>
            </w:pPr>
            <w:r w:rsidRPr="00AB40C5">
              <w:rPr>
                <w:rFonts w:ascii="Arial" w:hAnsi="Arial" w:cs="Arial"/>
              </w:rPr>
              <w:t>2. Predmet nabave:</w:t>
            </w:r>
          </w:p>
          <w:p w:rsidR="00874F04" w:rsidRPr="00AB40C5" w:rsidRDefault="00874F04" w:rsidP="00115A54">
            <w:pPr>
              <w:jc w:val="both"/>
              <w:rPr>
                <w:rFonts w:ascii="Arial" w:hAnsi="Arial" w:cs="Arial"/>
              </w:rPr>
            </w:pPr>
            <w:r w:rsidRPr="00AB40C5">
              <w:rPr>
                <w:rFonts w:ascii="Arial" w:hAnsi="Arial" w:cs="Arial"/>
              </w:rPr>
              <w:t xml:space="preserve">   </w:t>
            </w:r>
          </w:p>
          <w:p w:rsidR="00874F04" w:rsidRPr="00AB40C5" w:rsidRDefault="00874F04" w:rsidP="00115A54">
            <w:pPr>
              <w:jc w:val="both"/>
              <w:rPr>
                <w:rFonts w:ascii="Arial" w:hAnsi="Arial" w:cs="Arial"/>
              </w:rPr>
            </w:pPr>
            <w:r w:rsidRPr="00AB40C5">
              <w:rPr>
                <w:rFonts w:ascii="Arial" w:hAnsi="Arial" w:cs="Arial"/>
              </w:rPr>
              <w:t>Evidencijski broj nabave:</w:t>
            </w:r>
          </w:p>
        </w:tc>
        <w:tc>
          <w:tcPr>
            <w:tcW w:w="4785" w:type="dxa"/>
            <w:shd w:val="clear" w:color="auto" w:fill="FFFFFF"/>
          </w:tcPr>
          <w:p w:rsidR="00FB1F05" w:rsidRDefault="00FB1F05" w:rsidP="00115A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Usluge financijskog </w:t>
            </w:r>
            <w:proofErr w:type="spellStart"/>
            <w:r>
              <w:rPr>
                <w:rFonts w:ascii="Arial" w:hAnsi="Arial" w:cs="Arial"/>
              </w:rPr>
              <w:t>leasinga</w:t>
            </w:r>
            <w:proofErr w:type="spellEnd"/>
            <w:r>
              <w:rPr>
                <w:rFonts w:ascii="Arial" w:hAnsi="Arial" w:cs="Arial"/>
              </w:rPr>
              <w:t xml:space="preserve"> za najam </w:t>
            </w:r>
            <w:r w:rsidR="00A47ADE">
              <w:rPr>
                <w:rFonts w:ascii="Arial" w:hAnsi="Arial" w:cs="Arial"/>
              </w:rPr>
              <w:t xml:space="preserve">dvije </w:t>
            </w:r>
            <w:proofErr w:type="spellStart"/>
            <w:r w:rsidR="00A47ADE">
              <w:rPr>
                <w:rFonts w:ascii="Arial" w:hAnsi="Arial" w:cs="Arial"/>
              </w:rPr>
              <w:t>kombinirke</w:t>
            </w:r>
            <w:proofErr w:type="spellEnd"/>
          </w:p>
          <w:p w:rsidR="00874F04" w:rsidRPr="00AB40C5" w:rsidRDefault="0076658E" w:rsidP="00115A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A47ADE">
              <w:rPr>
                <w:rFonts w:ascii="Arial" w:hAnsi="Arial" w:cs="Arial"/>
              </w:rPr>
              <w:t>1</w:t>
            </w:r>
            <w:r w:rsidR="00583AE5">
              <w:rPr>
                <w:rFonts w:ascii="Arial" w:hAnsi="Arial" w:cs="Arial"/>
              </w:rPr>
              <w:t>/2021</w:t>
            </w:r>
          </w:p>
          <w:p w:rsidR="00874F04" w:rsidRPr="00AB40C5" w:rsidRDefault="00874F04" w:rsidP="00115A54">
            <w:pPr>
              <w:jc w:val="both"/>
              <w:rPr>
                <w:rFonts w:ascii="Arial" w:hAnsi="Arial" w:cs="Arial"/>
              </w:rPr>
            </w:pPr>
          </w:p>
        </w:tc>
      </w:tr>
      <w:tr w:rsidR="00874F04" w:rsidRPr="00AB40C5" w:rsidTr="00115A54">
        <w:trPr>
          <w:jc w:val="center"/>
        </w:trPr>
        <w:tc>
          <w:tcPr>
            <w:tcW w:w="4503" w:type="dxa"/>
            <w:shd w:val="clear" w:color="auto" w:fill="FFFFFF"/>
          </w:tcPr>
          <w:p w:rsidR="00874F04" w:rsidRPr="00AB40C5" w:rsidRDefault="00874F04" w:rsidP="00115A54">
            <w:pPr>
              <w:jc w:val="both"/>
              <w:rPr>
                <w:rFonts w:ascii="Arial" w:hAnsi="Arial" w:cs="Arial"/>
              </w:rPr>
            </w:pPr>
            <w:r w:rsidRPr="00AB40C5">
              <w:rPr>
                <w:rFonts w:ascii="Arial" w:hAnsi="Arial" w:cs="Arial"/>
              </w:rPr>
              <w:t>3. Procijenjena vrijednost nabave:</w:t>
            </w:r>
          </w:p>
          <w:p w:rsidR="00874F04" w:rsidRPr="00AB40C5" w:rsidRDefault="00874F04" w:rsidP="00115A54">
            <w:pPr>
              <w:jc w:val="both"/>
              <w:rPr>
                <w:rFonts w:ascii="Arial" w:hAnsi="Arial" w:cs="Arial"/>
              </w:rPr>
            </w:pPr>
          </w:p>
          <w:p w:rsidR="00874F04" w:rsidRPr="00AB40C5" w:rsidRDefault="00874F04" w:rsidP="00115A54">
            <w:pPr>
              <w:jc w:val="both"/>
              <w:rPr>
                <w:rFonts w:ascii="Arial" w:hAnsi="Arial" w:cs="Arial"/>
              </w:rPr>
            </w:pPr>
            <w:r w:rsidRPr="00AB40C5">
              <w:rPr>
                <w:rFonts w:ascii="Arial" w:hAnsi="Arial" w:cs="Arial"/>
              </w:rPr>
              <w:t xml:space="preserve">    CPV naziv i oznaka:</w:t>
            </w:r>
          </w:p>
        </w:tc>
        <w:tc>
          <w:tcPr>
            <w:tcW w:w="4785" w:type="dxa"/>
            <w:shd w:val="clear" w:color="auto" w:fill="FFFFFF"/>
          </w:tcPr>
          <w:p w:rsidR="00874F04" w:rsidRPr="00AB40C5" w:rsidRDefault="00A47ADE" w:rsidP="00115A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1.70</w:t>
            </w:r>
            <w:bookmarkStart w:id="0" w:name="_GoBack"/>
            <w:bookmarkEnd w:id="0"/>
            <w:r w:rsidR="00DD11F9">
              <w:rPr>
                <w:rFonts w:ascii="Arial" w:hAnsi="Arial" w:cs="Arial"/>
              </w:rPr>
              <w:t>0</w:t>
            </w:r>
            <w:r w:rsidR="00874F04" w:rsidRPr="00AB40C5">
              <w:rPr>
                <w:rFonts w:ascii="Arial" w:hAnsi="Arial" w:cs="Arial"/>
              </w:rPr>
              <w:t>.000,00 kn bez PDV-a</w:t>
            </w:r>
          </w:p>
          <w:p w:rsidR="00874F04" w:rsidRPr="00AB40C5" w:rsidRDefault="00874F04" w:rsidP="00115A54">
            <w:pPr>
              <w:jc w:val="both"/>
              <w:rPr>
                <w:rFonts w:ascii="Arial" w:hAnsi="Arial" w:cs="Arial"/>
              </w:rPr>
            </w:pPr>
          </w:p>
          <w:p w:rsidR="009E3DC0" w:rsidRPr="00FB1F05" w:rsidRDefault="00FB1F05" w:rsidP="00115A54">
            <w:pPr>
              <w:jc w:val="both"/>
              <w:rPr>
                <w:rFonts w:ascii="Arial" w:hAnsi="Arial" w:cs="Arial"/>
              </w:rPr>
            </w:pPr>
            <w:r w:rsidRPr="00FB1F05">
              <w:rPr>
                <w:rFonts w:ascii="Arial" w:hAnsi="Arial" w:cs="Arial"/>
              </w:rPr>
              <w:t xml:space="preserve">66114000-2 – Usluge financijskog </w:t>
            </w:r>
            <w:proofErr w:type="spellStart"/>
            <w:r w:rsidRPr="00FB1F05">
              <w:rPr>
                <w:rFonts w:ascii="Arial" w:hAnsi="Arial" w:cs="Arial"/>
              </w:rPr>
              <w:t>leasinga</w:t>
            </w:r>
            <w:proofErr w:type="spellEnd"/>
            <w:r w:rsidRPr="00FB1F05">
              <w:rPr>
                <w:rFonts w:ascii="Arial" w:hAnsi="Arial" w:cs="Arial"/>
              </w:rPr>
              <w:t xml:space="preserve">. </w:t>
            </w:r>
          </w:p>
          <w:p w:rsidR="00FB1F05" w:rsidRPr="00AB40C5" w:rsidRDefault="00FB1F05" w:rsidP="00115A54">
            <w:pPr>
              <w:jc w:val="both"/>
              <w:rPr>
                <w:rFonts w:ascii="Arial" w:hAnsi="Arial" w:cs="Arial"/>
              </w:rPr>
            </w:pPr>
          </w:p>
        </w:tc>
      </w:tr>
      <w:tr w:rsidR="00874F04" w:rsidRPr="00AB40C5" w:rsidTr="00115A54">
        <w:trPr>
          <w:jc w:val="center"/>
        </w:trPr>
        <w:tc>
          <w:tcPr>
            <w:tcW w:w="4503" w:type="dxa"/>
            <w:shd w:val="clear" w:color="auto" w:fill="FFFFFF"/>
          </w:tcPr>
          <w:p w:rsidR="00874F04" w:rsidRPr="00AB40C5" w:rsidRDefault="00874F04" w:rsidP="00115A54">
            <w:pPr>
              <w:rPr>
                <w:rFonts w:ascii="Arial" w:hAnsi="Arial" w:cs="Arial"/>
              </w:rPr>
            </w:pPr>
            <w:r w:rsidRPr="00AB40C5">
              <w:rPr>
                <w:rFonts w:ascii="Arial" w:hAnsi="Arial" w:cs="Arial"/>
              </w:rPr>
              <w:t>4. Odabrani postupak nabave:</w:t>
            </w:r>
          </w:p>
        </w:tc>
        <w:tc>
          <w:tcPr>
            <w:tcW w:w="4785" w:type="dxa"/>
            <w:shd w:val="clear" w:color="auto" w:fill="FFFFFF"/>
          </w:tcPr>
          <w:p w:rsidR="00874F04" w:rsidRPr="00AB40C5" w:rsidRDefault="00874F04" w:rsidP="00115A54">
            <w:pPr>
              <w:rPr>
                <w:rFonts w:ascii="Arial" w:hAnsi="Arial" w:cs="Arial"/>
              </w:rPr>
            </w:pPr>
            <w:r w:rsidRPr="00AB40C5">
              <w:rPr>
                <w:rFonts w:ascii="Arial" w:hAnsi="Arial" w:cs="Arial"/>
                <w:b/>
              </w:rPr>
              <w:t>Otvoreni postupak javne nabave</w:t>
            </w:r>
            <w:r w:rsidRPr="00AB40C5">
              <w:rPr>
                <w:rFonts w:ascii="Arial" w:hAnsi="Arial" w:cs="Arial"/>
              </w:rPr>
              <w:t xml:space="preserve"> u skladu sa čl. 86. st. 1. Zakona o javnoj nabavi (NN 120/16)</w:t>
            </w:r>
          </w:p>
          <w:p w:rsidR="00874F04" w:rsidRPr="00AB40C5" w:rsidRDefault="00874F04" w:rsidP="00115A54">
            <w:pPr>
              <w:jc w:val="both"/>
              <w:rPr>
                <w:rFonts w:ascii="Arial" w:hAnsi="Arial" w:cs="Arial"/>
              </w:rPr>
            </w:pPr>
          </w:p>
        </w:tc>
      </w:tr>
      <w:tr w:rsidR="00874F04" w:rsidRPr="00AB40C5" w:rsidTr="00115A54">
        <w:trPr>
          <w:jc w:val="center"/>
        </w:trPr>
        <w:tc>
          <w:tcPr>
            <w:tcW w:w="4503" w:type="dxa"/>
            <w:shd w:val="clear" w:color="auto" w:fill="FFFFFF"/>
          </w:tcPr>
          <w:p w:rsidR="00874F04" w:rsidRPr="00AB40C5" w:rsidRDefault="00874F04" w:rsidP="00115A54">
            <w:pPr>
              <w:rPr>
                <w:rFonts w:ascii="Arial" w:hAnsi="Arial" w:cs="Arial"/>
              </w:rPr>
            </w:pPr>
            <w:r w:rsidRPr="00AB40C5">
              <w:rPr>
                <w:rFonts w:ascii="Arial" w:hAnsi="Arial" w:cs="Arial"/>
              </w:rPr>
              <w:t>5. Ovlašteni predstavnici javnog naručitelja:</w:t>
            </w:r>
          </w:p>
          <w:p w:rsidR="00874F04" w:rsidRPr="00AB40C5" w:rsidRDefault="00874F04" w:rsidP="00115A54">
            <w:pPr>
              <w:rPr>
                <w:rFonts w:ascii="Arial" w:hAnsi="Arial" w:cs="Arial"/>
              </w:rPr>
            </w:pPr>
          </w:p>
          <w:p w:rsidR="00874F04" w:rsidRPr="00AB40C5" w:rsidRDefault="00874F04" w:rsidP="00115A54">
            <w:pPr>
              <w:rPr>
                <w:rFonts w:ascii="Arial" w:hAnsi="Arial" w:cs="Arial"/>
              </w:rPr>
            </w:pPr>
          </w:p>
          <w:p w:rsidR="00874F04" w:rsidRPr="00AB40C5" w:rsidRDefault="00874F04" w:rsidP="00115A54">
            <w:pPr>
              <w:rPr>
                <w:rFonts w:ascii="Arial" w:hAnsi="Arial" w:cs="Arial"/>
              </w:rPr>
            </w:pPr>
          </w:p>
          <w:p w:rsidR="00874F04" w:rsidRPr="00AB40C5" w:rsidRDefault="00874F04" w:rsidP="00115A54">
            <w:pPr>
              <w:rPr>
                <w:rFonts w:ascii="Arial" w:hAnsi="Arial" w:cs="Arial"/>
              </w:rPr>
            </w:pPr>
          </w:p>
        </w:tc>
        <w:tc>
          <w:tcPr>
            <w:tcW w:w="4785" w:type="dxa"/>
            <w:shd w:val="clear" w:color="auto" w:fill="FFFFFF"/>
          </w:tcPr>
          <w:p w:rsidR="00874F04" w:rsidRPr="00AB40C5" w:rsidRDefault="00874F04" w:rsidP="00115A54">
            <w:pPr>
              <w:jc w:val="both"/>
              <w:rPr>
                <w:rFonts w:ascii="Arial" w:hAnsi="Arial" w:cs="Arial"/>
              </w:rPr>
            </w:pPr>
            <w:r w:rsidRPr="00AB40C5">
              <w:rPr>
                <w:rFonts w:ascii="Arial" w:hAnsi="Arial" w:cs="Arial"/>
              </w:rPr>
              <w:t>Ivan Horvat</w:t>
            </w:r>
          </w:p>
          <w:p w:rsidR="00874F04" w:rsidRPr="00AB40C5" w:rsidRDefault="00874F04" w:rsidP="00115A54">
            <w:pPr>
              <w:jc w:val="both"/>
              <w:rPr>
                <w:rFonts w:ascii="Arial" w:hAnsi="Arial" w:cs="Arial"/>
              </w:rPr>
            </w:pPr>
            <w:r w:rsidRPr="00AB40C5">
              <w:rPr>
                <w:rFonts w:ascii="Arial" w:hAnsi="Arial" w:cs="Arial"/>
              </w:rPr>
              <w:t xml:space="preserve">Miljenko Beljak     </w:t>
            </w:r>
          </w:p>
          <w:p w:rsidR="00874F04" w:rsidRPr="00AB40C5" w:rsidRDefault="00874F04" w:rsidP="00115A54">
            <w:pPr>
              <w:jc w:val="both"/>
              <w:rPr>
                <w:rFonts w:ascii="Arial" w:hAnsi="Arial" w:cs="Arial"/>
              </w:rPr>
            </w:pPr>
            <w:r w:rsidRPr="00AB40C5">
              <w:rPr>
                <w:rFonts w:ascii="Arial" w:hAnsi="Arial" w:cs="Arial"/>
              </w:rPr>
              <w:t xml:space="preserve">Nikola Tkalec  </w:t>
            </w:r>
          </w:p>
          <w:p w:rsidR="00874F04" w:rsidRDefault="00AD6917" w:rsidP="00115A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Nikolina </w:t>
            </w:r>
            <w:proofErr w:type="spellStart"/>
            <w:r>
              <w:rPr>
                <w:rFonts w:ascii="Arial" w:hAnsi="Arial" w:cs="Arial"/>
              </w:rPr>
              <w:t>Grdović</w:t>
            </w:r>
            <w:proofErr w:type="spellEnd"/>
          </w:p>
          <w:p w:rsidR="002D634A" w:rsidRDefault="002D634A" w:rsidP="00115A5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Marko Grgečić</w:t>
            </w:r>
          </w:p>
          <w:p w:rsidR="00874F04" w:rsidRPr="00AB40C5" w:rsidRDefault="00874F04" w:rsidP="00FB1F05">
            <w:pPr>
              <w:jc w:val="both"/>
              <w:rPr>
                <w:rFonts w:ascii="Arial" w:hAnsi="Arial" w:cs="Arial"/>
              </w:rPr>
            </w:pPr>
          </w:p>
        </w:tc>
      </w:tr>
      <w:tr w:rsidR="00874F04" w:rsidRPr="00AB40C5" w:rsidTr="00115A54">
        <w:trPr>
          <w:jc w:val="center"/>
        </w:trPr>
        <w:tc>
          <w:tcPr>
            <w:tcW w:w="9288" w:type="dxa"/>
            <w:gridSpan w:val="2"/>
            <w:shd w:val="clear" w:color="auto" w:fill="FFFFFF"/>
          </w:tcPr>
          <w:p w:rsidR="00874F04" w:rsidRPr="00AB40C5" w:rsidRDefault="00874F04" w:rsidP="00115A54">
            <w:pPr>
              <w:jc w:val="both"/>
              <w:rPr>
                <w:rFonts w:ascii="Arial" w:hAnsi="Arial" w:cs="Arial"/>
              </w:rPr>
            </w:pPr>
            <w:r w:rsidRPr="00AB40C5">
              <w:rPr>
                <w:rFonts w:ascii="Arial" w:hAnsi="Arial" w:cs="Arial"/>
              </w:rPr>
              <w:t>Članovi stručnog povjerenstva za javnu nabavu izrađuju dokumentaciju o nabavi i troškovnik; zaduženi su za otvaranje, pregled i ocjenu ponuda te daju prijedlog odgovornoj osobi naručitelja za odabir ponude. Sudjeluju u javnom otvaranju ponuda i izrađuju zapisnik o pregledu i ocjeni ponuda.</w:t>
            </w:r>
          </w:p>
          <w:p w:rsidR="00874F04" w:rsidRPr="00AB40C5" w:rsidRDefault="00874F04" w:rsidP="00115A54">
            <w:pPr>
              <w:jc w:val="both"/>
              <w:rPr>
                <w:rFonts w:ascii="Arial" w:hAnsi="Arial" w:cs="Arial"/>
              </w:rPr>
            </w:pPr>
          </w:p>
        </w:tc>
      </w:tr>
      <w:tr w:rsidR="00874F04" w:rsidRPr="00AB40C5" w:rsidTr="00115A54">
        <w:trPr>
          <w:trHeight w:val="561"/>
          <w:jc w:val="center"/>
        </w:trPr>
        <w:tc>
          <w:tcPr>
            <w:tcW w:w="4503" w:type="dxa"/>
            <w:shd w:val="clear" w:color="auto" w:fill="FFFFFF"/>
          </w:tcPr>
          <w:p w:rsidR="00874F04" w:rsidRPr="00AB40C5" w:rsidRDefault="00874F04" w:rsidP="00115A54">
            <w:pPr>
              <w:jc w:val="both"/>
              <w:rPr>
                <w:rFonts w:ascii="Arial" w:hAnsi="Arial" w:cs="Arial"/>
              </w:rPr>
            </w:pPr>
            <w:r w:rsidRPr="00AB40C5">
              <w:rPr>
                <w:rFonts w:ascii="Arial" w:hAnsi="Arial" w:cs="Arial"/>
              </w:rPr>
              <w:t>6. Odgovorna osoba javnog naručitelja:</w:t>
            </w:r>
          </w:p>
        </w:tc>
        <w:tc>
          <w:tcPr>
            <w:tcW w:w="4785" w:type="dxa"/>
            <w:shd w:val="clear" w:color="auto" w:fill="FFFFFF"/>
          </w:tcPr>
          <w:p w:rsidR="00874F04" w:rsidRPr="00AB40C5" w:rsidRDefault="00874F04" w:rsidP="00115A54">
            <w:pPr>
              <w:jc w:val="both"/>
              <w:rPr>
                <w:rFonts w:ascii="Arial" w:hAnsi="Arial" w:cs="Arial"/>
              </w:rPr>
            </w:pPr>
            <w:r w:rsidRPr="00AB40C5">
              <w:rPr>
                <w:rFonts w:ascii="Arial" w:hAnsi="Arial" w:cs="Arial"/>
              </w:rPr>
              <w:t xml:space="preserve">Ivica Karoglan, </w:t>
            </w:r>
            <w:proofErr w:type="spellStart"/>
            <w:r w:rsidRPr="00AB40C5">
              <w:rPr>
                <w:rFonts w:ascii="Arial" w:hAnsi="Arial" w:cs="Arial"/>
              </w:rPr>
              <w:t>dipl.ing.agr</w:t>
            </w:r>
            <w:proofErr w:type="spellEnd"/>
            <w:r w:rsidRPr="00AB40C5">
              <w:rPr>
                <w:rFonts w:ascii="Arial" w:hAnsi="Arial" w:cs="Arial"/>
              </w:rPr>
              <w:t>.</w:t>
            </w:r>
          </w:p>
          <w:p w:rsidR="00874F04" w:rsidRPr="00AB40C5" w:rsidRDefault="00874F04" w:rsidP="00115A54">
            <w:pPr>
              <w:jc w:val="both"/>
              <w:rPr>
                <w:rFonts w:ascii="Arial" w:hAnsi="Arial" w:cs="Arial"/>
              </w:rPr>
            </w:pPr>
          </w:p>
        </w:tc>
      </w:tr>
    </w:tbl>
    <w:p w:rsidR="00874F04" w:rsidRPr="00AB40C5" w:rsidRDefault="00874F04" w:rsidP="00874F04">
      <w:pPr>
        <w:jc w:val="both"/>
        <w:rPr>
          <w:rFonts w:ascii="Arial" w:hAnsi="Arial" w:cs="Arial"/>
          <w:b/>
        </w:rPr>
      </w:pPr>
    </w:p>
    <w:p w:rsidR="00874F04" w:rsidRPr="00AB40C5" w:rsidRDefault="00874F04" w:rsidP="00874F04">
      <w:pPr>
        <w:jc w:val="both"/>
        <w:rPr>
          <w:rFonts w:ascii="Arial" w:hAnsi="Arial" w:cs="Arial"/>
          <w:b/>
        </w:rPr>
      </w:pPr>
      <w:r w:rsidRPr="00AB40C5">
        <w:rPr>
          <w:rFonts w:ascii="Arial" w:hAnsi="Arial" w:cs="Arial"/>
          <w:b/>
        </w:rPr>
        <w:t xml:space="preserve">                                                                                       Direktor:</w:t>
      </w:r>
    </w:p>
    <w:p w:rsidR="00874F04" w:rsidRPr="00AB40C5" w:rsidRDefault="00874F04" w:rsidP="00874F04">
      <w:pPr>
        <w:jc w:val="both"/>
        <w:rPr>
          <w:rFonts w:ascii="Arial" w:hAnsi="Arial" w:cs="Arial"/>
        </w:rPr>
      </w:pPr>
      <w:r w:rsidRPr="00AB40C5">
        <w:rPr>
          <w:rFonts w:ascii="Arial" w:hAnsi="Arial" w:cs="Arial"/>
          <w:b/>
        </w:rPr>
        <w:t xml:space="preserve">                                                                            </w:t>
      </w:r>
      <w:r w:rsidRPr="00AB40C5">
        <w:rPr>
          <w:rFonts w:ascii="Arial" w:hAnsi="Arial" w:cs="Arial"/>
        </w:rPr>
        <w:t xml:space="preserve">Ivica Karoglan, </w:t>
      </w:r>
      <w:proofErr w:type="spellStart"/>
      <w:r w:rsidRPr="00AB40C5">
        <w:rPr>
          <w:rFonts w:ascii="Arial" w:hAnsi="Arial" w:cs="Arial"/>
        </w:rPr>
        <w:t>dipl.ing.agr</w:t>
      </w:r>
      <w:proofErr w:type="spellEnd"/>
      <w:r w:rsidRPr="00AB40C5">
        <w:rPr>
          <w:rFonts w:ascii="Arial" w:hAnsi="Arial" w:cs="Arial"/>
        </w:rPr>
        <w:t>.</w:t>
      </w:r>
    </w:p>
    <w:p w:rsidR="00F83F2C" w:rsidRPr="00F83F2C" w:rsidRDefault="00F83F2C" w:rsidP="00874F04">
      <w:pPr>
        <w:rPr>
          <w:rFonts w:ascii="Arial" w:hAnsi="Arial" w:cs="Arial"/>
        </w:rPr>
      </w:pPr>
    </w:p>
    <w:sectPr w:rsidR="00F83F2C" w:rsidRPr="00F83F2C" w:rsidSect="002E16FE">
      <w:headerReference w:type="first" r:id="rId7"/>
      <w:pgSz w:w="11906" w:h="16838"/>
      <w:pgMar w:top="1417" w:right="1417" w:bottom="1417" w:left="1417" w:header="708" w:footer="70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50A7" w:rsidRDefault="00E950A7">
      <w:r>
        <w:separator/>
      </w:r>
    </w:p>
  </w:endnote>
  <w:endnote w:type="continuationSeparator" w:id="0">
    <w:p w:rsidR="00E950A7" w:rsidRDefault="00E95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50A7" w:rsidRDefault="00E950A7">
      <w:r>
        <w:separator/>
      </w:r>
    </w:p>
  </w:footnote>
  <w:footnote w:type="continuationSeparator" w:id="0">
    <w:p w:rsidR="00E950A7" w:rsidRDefault="00E950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79FC" w:rsidRDefault="00E950A7">
    <w:pPr>
      <w:pStyle w:val="Zaglavlje"/>
      <w:rPr>
        <w:rFonts w:ascii="Cambria" w:hAnsi="Cambria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0" o:spid="_x0000_s2051" type="#_x0000_t75" style="position:absolute;margin-left:-41.65pt;margin-top:-14.15pt;width:189pt;height:50.3pt;z-index:1;visibility:visible;mso-wrap-style:square;mso-wrap-distance-left:9pt;mso-wrap-distance-top:0;mso-wrap-distance-right:9pt;mso-wrap-distance-bottom:0;mso-position-horizontal-relative:text;mso-position-vertical-relative:text">
          <v:imagedata r:id="rId1" o:title="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7CB5"/>
    <w:rsid w:val="0001603D"/>
    <w:rsid w:val="000338E7"/>
    <w:rsid w:val="00087B00"/>
    <w:rsid w:val="000B2290"/>
    <w:rsid w:val="000C6352"/>
    <w:rsid w:val="00105007"/>
    <w:rsid w:val="001108EC"/>
    <w:rsid w:val="0016500B"/>
    <w:rsid w:val="001802EC"/>
    <w:rsid w:val="001A3746"/>
    <w:rsid w:val="001A6209"/>
    <w:rsid w:val="001B114E"/>
    <w:rsid w:val="001B351F"/>
    <w:rsid w:val="001B614A"/>
    <w:rsid w:val="001E2E32"/>
    <w:rsid w:val="001E3380"/>
    <w:rsid w:val="001E6976"/>
    <w:rsid w:val="00201C08"/>
    <w:rsid w:val="00217A1E"/>
    <w:rsid w:val="00217CB5"/>
    <w:rsid w:val="00245212"/>
    <w:rsid w:val="00250DB5"/>
    <w:rsid w:val="00251A54"/>
    <w:rsid w:val="00284C8B"/>
    <w:rsid w:val="002D22E0"/>
    <w:rsid w:val="002D634A"/>
    <w:rsid w:val="002E16FE"/>
    <w:rsid w:val="002E4221"/>
    <w:rsid w:val="002F4BF9"/>
    <w:rsid w:val="003059E6"/>
    <w:rsid w:val="003070AE"/>
    <w:rsid w:val="0031288E"/>
    <w:rsid w:val="00312B51"/>
    <w:rsid w:val="003333EC"/>
    <w:rsid w:val="00337D44"/>
    <w:rsid w:val="003F2217"/>
    <w:rsid w:val="003F3143"/>
    <w:rsid w:val="00415B35"/>
    <w:rsid w:val="0042547B"/>
    <w:rsid w:val="00455E68"/>
    <w:rsid w:val="004903A9"/>
    <w:rsid w:val="004A3100"/>
    <w:rsid w:val="004A3A59"/>
    <w:rsid w:val="004D0795"/>
    <w:rsid w:val="00524C47"/>
    <w:rsid w:val="00531233"/>
    <w:rsid w:val="00545050"/>
    <w:rsid w:val="00553A63"/>
    <w:rsid w:val="005657A9"/>
    <w:rsid w:val="00580B34"/>
    <w:rsid w:val="00583AE5"/>
    <w:rsid w:val="005937ED"/>
    <w:rsid w:val="005C645D"/>
    <w:rsid w:val="00613ACC"/>
    <w:rsid w:val="00620A4C"/>
    <w:rsid w:val="006742F4"/>
    <w:rsid w:val="0067517C"/>
    <w:rsid w:val="006B7688"/>
    <w:rsid w:val="006E12EE"/>
    <w:rsid w:val="00717D0B"/>
    <w:rsid w:val="00724DDE"/>
    <w:rsid w:val="00761914"/>
    <w:rsid w:val="0076658E"/>
    <w:rsid w:val="0079172B"/>
    <w:rsid w:val="007928A5"/>
    <w:rsid w:val="007D71BD"/>
    <w:rsid w:val="007E05F2"/>
    <w:rsid w:val="007E24CF"/>
    <w:rsid w:val="00810684"/>
    <w:rsid w:val="008246C0"/>
    <w:rsid w:val="00874AA9"/>
    <w:rsid w:val="00874F04"/>
    <w:rsid w:val="008B68FF"/>
    <w:rsid w:val="008E09EC"/>
    <w:rsid w:val="008E6921"/>
    <w:rsid w:val="00920172"/>
    <w:rsid w:val="00986AC4"/>
    <w:rsid w:val="009A44CB"/>
    <w:rsid w:val="009B6F2F"/>
    <w:rsid w:val="009C0D33"/>
    <w:rsid w:val="009D4471"/>
    <w:rsid w:val="009D79FC"/>
    <w:rsid w:val="009E3DC0"/>
    <w:rsid w:val="009F09BA"/>
    <w:rsid w:val="00A12E40"/>
    <w:rsid w:val="00A23E34"/>
    <w:rsid w:val="00A36131"/>
    <w:rsid w:val="00A416C3"/>
    <w:rsid w:val="00A47ADE"/>
    <w:rsid w:val="00A502A0"/>
    <w:rsid w:val="00A54DC6"/>
    <w:rsid w:val="00A6354F"/>
    <w:rsid w:val="00A97C58"/>
    <w:rsid w:val="00AA0523"/>
    <w:rsid w:val="00AD0127"/>
    <w:rsid w:val="00AD0A2B"/>
    <w:rsid w:val="00AD4617"/>
    <w:rsid w:val="00AD6917"/>
    <w:rsid w:val="00B11C9D"/>
    <w:rsid w:val="00B14DF4"/>
    <w:rsid w:val="00B20A47"/>
    <w:rsid w:val="00B24282"/>
    <w:rsid w:val="00B3104E"/>
    <w:rsid w:val="00B82BA3"/>
    <w:rsid w:val="00B83C57"/>
    <w:rsid w:val="00B86416"/>
    <w:rsid w:val="00BA1F2C"/>
    <w:rsid w:val="00BA5E07"/>
    <w:rsid w:val="00C04C1F"/>
    <w:rsid w:val="00C05722"/>
    <w:rsid w:val="00C51037"/>
    <w:rsid w:val="00C81AA0"/>
    <w:rsid w:val="00CA448C"/>
    <w:rsid w:val="00CE4EB1"/>
    <w:rsid w:val="00D212BA"/>
    <w:rsid w:val="00D41D72"/>
    <w:rsid w:val="00D54479"/>
    <w:rsid w:val="00D55806"/>
    <w:rsid w:val="00D718AD"/>
    <w:rsid w:val="00D753BD"/>
    <w:rsid w:val="00D816DD"/>
    <w:rsid w:val="00DB0634"/>
    <w:rsid w:val="00DB0FC2"/>
    <w:rsid w:val="00DB65CD"/>
    <w:rsid w:val="00DC55E4"/>
    <w:rsid w:val="00DD11F9"/>
    <w:rsid w:val="00DD36E3"/>
    <w:rsid w:val="00DF6804"/>
    <w:rsid w:val="00E3592B"/>
    <w:rsid w:val="00E5625B"/>
    <w:rsid w:val="00E622C9"/>
    <w:rsid w:val="00E62F46"/>
    <w:rsid w:val="00E90EA6"/>
    <w:rsid w:val="00E950A7"/>
    <w:rsid w:val="00EB77C4"/>
    <w:rsid w:val="00EE2B9A"/>
    <w:rsid w:val="00EF1C10"/>
    <w:rsid w:val="00F13F03"/>
    <w:rsid w:val="00F32D0B"/>
    <w:rsid w:val="00F3633F"/>
    <w:rsid w:val="00F41739"/>
    <w:rsid w:val="00F716E5"/>
    <w:rsid w:val="00F71D15"/>
    <w:rsid w:val="00F7217D"/>
    <w:rsid w:val="00F77A1F"/>
    <w:rsid w:val="00F83F2C"/>
    <w:rsid w:val="00F93C88"/>
    <w:rsid w:val="00FB1F05"/>
    <w:rsid w:val="00FD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5:docId w15:val="{0DF6E5AD-2C7A-4032-BB9F-A06059D79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0795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rsid w:val="00F3633F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F3633F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6B7688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rsid w:val="006B7688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uiPriority w:val="59"/>
    <w:rsid w:val="00DB65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uiPriority w:val="99"/>
    <w:unhideWhenUsed/>
    <w:rsid w:val="00DB65C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stic\Desktop\NOVI%20MEMORANDUM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40557-5392-4E79-9DD8-1C0FF7F06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NOVI MEMORANDUM</Template>
  <TotalTime>244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Quo Vadis putovanja d.o.o.</Company>
  <LinksUpToDate>false</LinksUpToDate>
  <CharactersWithSpaces>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vstic</dc:creator>
  <cp:keywords/>
  <dc:description/>
  <cp:lastModifiedBy>Nikola Tkalec</cp:lastModifiedBy>
  <cp:revision>41</cp:revision>
  <cp:lastPrinted>2016-09-05T05:46:00Z</cp:lastPrinted>
  <dcterms:created xsi:type="dcterms:W3CDTF">2014-07-25T07:39:00Z</dcterms:created>
  <dcterms:modified xsi:type="dcterms:W3CDTF">2021-02-16T09:12:00Z</dcterms:modified>
</cp:coreProperties>
</file>